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4DD4FCC4"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r w:rsidR="002032F8">
        <w:rPr>
          <w:rFonts w:ascii="Arial" w:eastAsia="宋体" w:hAnsi="Arial" w:hint="eastAsia"/>
          <w:b/>
          <w:bCs/>
          <w:sz w:val="24"/>
          <w:szCs w:val="24"/>
          <w:lang w:eastAsia="zh-CN"/>
        </w:rPr>
        <w:t>4</w:t>
      </w:r>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17D6CE2A"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1B1CDE">
        <w:rPr>
          <w:rFonts w:ascii="Arial" w:eastAsia="宋体" w:hAnsi="Arial" w:hint="eastAsia"/>
          <w:b/>
          <w:sz w:val="24"/>
          <w:lang w:eastAsia="zh-CN"/>
        </w:rPr>
        <w:t>6</w:t>
      </w:r>
    </w:p>
    <w:p w14:paraId="0692AA66" w14:textId="77777777" w:rsidR="000F5938" w:rsidRDefault="000F5938" w:rsidP="00BD408F">
      <w:pPr>
        <w:pStyle w:val="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lastRenderedPageBreak/>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r>
        <w:rPr>
          <w:lang w:val="en-US" w:eastAsia="zh-CN"/>
        </w:rPr>
        <w:t xml:space="preserve">see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3"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4"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4"/>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5" w:name="_Hlk198718320"/>
      <w:bookmarkStart w:id="6" w:name="_Hlk198718912"/>
      <w:bookmarkStart w:id="7" w:name="_Hlk198718254"/>
      <w:r w:rsidRPr="005F5EEC">
        <w:rPr>
          <w:rFonts w:ascii="Arial" w:eastAsia="宋体" w:hAnsi="Arial"/>
          <w:sz w:val="24"/>
          <w:lang w:eastAsia="zh-CN"/>
        </w:rPr>
        <w:t>4.3.</w:t>
      </w:r>
      <w:r w:rsidR="00A67D9D">
        <w:rPr>
          <w:rFonts w:ascii="Arial" w:eastAsia="宋体" w:hAnsi="Arial"/>
          <w:sz w:val="24"/>
          <w:lang w:eastAsia="zh-CN"/>
        </w:rPr>
        <w:t>1.2</w:t>
      </w:r>
      <w:bookmarkEnd w:id="5"/>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6"/>
    </w:p>
    <w:bookmarkEnd w:id="7"/>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8" w:name="OLE_LINK7"/>
      <w:r w:rsidRPr="004D0966">
        <w:rPr>
          <w:rFonts w:ascii="Arial" w:hAnsi="Arial" w:cs="Arial"/>
          <w:lang w:val="en-US"/>
        </w:rPr>
        <w:t>controlled rooms in terms of reverberation and room frequency response should be favored.</w:t>
      </w:r>
      <w:bookmarkEnd w:id="8"/>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lastRenderedPageBreak/>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9264"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9264"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2336"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0288"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60288"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131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6131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3360"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lastRenderedPageBreak/>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af0"/>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af0"/>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af0"/>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af0"/>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9"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10" w:name="_Hlk203382821"/>
      <w:bookmarkEnd w:id="9"/>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10"/>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3B8D4F9" w14:textId="2A5DA382" w:rsidR="00B04DBC" w:rsidRPr="007425B9" w:rsidRDefault="0057076A" w:rsidP="00453E0A">
      <w:pPr>
        <w:contextualSpacing/>
        <w:rPr>
          <w:lang w:val="en-US" w:eastAsia="zh-CN"/>
        </w:rPr>
      </w:pPr>
      <w:r>
        <w:rPr>
          <w:rFonts w:hint="eastAsia"/>
          <w:lang w:eastAsia="zh-CN"/>
        </w:rPr>
        <w:t>TBD</w:t>
      </w:r>
    </w:p>
    <w:p w14:paraId="43FF42F6" w14:textId="77777777" w:rsidR="00E5730C" w:rsidRPr="005F5EEC" w:rsidRDefault="00E5730C" w:rsidP="005F5EEC">
      <w:pPr>
        <w:contextualSpacing/>
      </w:pPr>
    </w:p>
    <w:bookmarkEnd w:id="3"/>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4DF86B39" w14:textId="2C47D3B7" w:rsidR="00AE0399" w:rsidRPr="00AE0399" w:rsidRDefault="00AE0399" w:rsidP="00AE0399">
      <w:pPr>
        <w:rPr>
          <w:lang w:eastAsia="zh-CN"/>
        </w:rPr>
      </w:pPr>
      <w:r w:rsidRPr="00AE0399">
        <w:rPr>
          <w:lang w:eastAsia="zh-CN"/>
        </w:rPr>
        <w:t xml:space="preserve">Full database </w:t>
      </w:r>
      <w:r w:rsidR="00A74F2F">
        <w:rPr>
          <w:lang w:eastAsia="zh-CN"/>
        </w:rPr>
        <w:t>is</w:t>
      </w:r>
      <w:r w:rsidRPr="00AE0399">
        <w:rPr>
          <w:lang w:eastAsia="zh-CN"/>
        </w:rPr>
        <w:t xml:space="preserve"> available in</w:t>
      </w:r>
      <w:r w:rsidR="00F92378">
        <w:rPr>
          <w:lang w:eastAsia="zh-CN"/>
        </w:rPr>
        <w:fldChar w:fldCharType="begin"/>
      </w:r>
      <w:r w:rsidR="00F92378">
        <w:rPr>
          <w:lang w:eastAsia="zh-CN"/>
        </w:rPr>
        <w:instrText xml:space="preserve"> REF _Ref203136924 \r \h </w:instrText>
      </w:r>
      <w:r w:rsidR="00F92378">
        <w:rPr>
          <w:lang w:eastAsia="zh-CN"/>
        </w:rPr>
      </w:r>
      <w:r w:rsidR="00F92378">
        <w:rPr>
          <w:lang w:eastAsia="zh-CN"/>
        </w:rPr>
        <w:fldChar w:fldCharType="separate"/>
      </w:r>
      <w:r w:rsidR="00F92378">
        <w:rPr>
          <w:lang w:eastAsia="zh-CN"/>
        </w:rPr>
        <w:t>[12]</w:t>
      </w:r>
      <w:r w:rsidR="00F92378">
        <w:rPr>
          <w:lang w:eastAsia="zh-CN"/>
        </w:rPr>
        <w:fldChar w:fldCharType="end"/>
      </w:r>
      <w:r w:rsidRPr="00AE0399">
        <w:rPr>
          <w:lang w:eastAsia="zh-CN"/>
        </w:rPr>
        <w:t>:</w:t>
      </w:r>
    </w:p>
    <w:p w14:paraId="4E3635E9" w14:textId="77777777" w:rsidR="00AE0399" w:rsidRDefault="00000000" w:rsidP="00AE0399">
      <w:pPr>
        <w:rPr>
          <w:lang w:eastAsia="zh-CN"/>
        </w:rPr>
      </w:pPr>
      <w:hyperlink r:id="rId11" w:history="1">
        <w:r w:rsidR="00AE0399" w:rsidRPr="00AE0399">
          <w:rPr>
            <w:rStyle w:val="af8"/>
            <w:lang w:eastAsia="zh-CN"/>
          </w:rPr>
          <w:t>https://deveo.partner.nokia.com/TECH/projects/nokia_dacas_databases/repositories/webdav/4mic-proto-device-A-and-device-B</w:t>
        </w:r>
      </w:hyperlink>
      <w:r w:rsidR="00AE0399"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af8"/>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77777777" w:rsidR="00331E74" w:rsidRDefault="00331E74" w:rsidP="00331E74">
      <w:pPr>
        <w:rPr>
          <w:lang w:val="en-US" w:eastAsia="zh-CN"/>
        </w:rPr>
      </w:pPr>
      <w:r w:rsidRPr="00D94744">
        <w:rPr>
          <w:lang w:val="en-US" w:eastAsia="zh-CN"/>
        </w:rPr>
        <w:t xml:space="preserve">Full database is available in </w:t>
      </w:r>
      <w:r>
        <w:rPr>
          <w:lang w:val="en-US" w:eastAsia="zh-CN"/>
        </w:rPr>
        <w:fldChar w:fldCharType="begin"/>
      </w:r>
      <w:r>
        <w:rPr>
          <w:lang w:val="en-US" w:eastAsia="zh-CN"/>
        </w:rPr>
        <w:instrText xml:space="preserve"> REF _Ref204071460 \r \h  \* MERGEFORMAT </w:instrText>
      </w:r>
      <w:r>
        <w:rPr>
          <w:lang w:val="en-US" w:eastAsia="zh-CN"/>
        </w:rPr>
      </w:r>
      <w:r>
        <w:rPr>
          <w:lang w:val="en-US" w:eastAsia="zh-CN"/>
        </w:rPr>
        <w:fldChar w:fldCharType="separate"/>
      </w:r>
      <w:r>
        <w:rPr>
          <w:lang w:val="en-US" w:eastAsia="zh-CN"/>
        </w:rPr>
        <w:t>[16]</w:t>
      </w:r>
      <w:r>
        <w:rPr>
          <w:lang w:val="en-US" w:eastAsia="zh-CN"/>
        </w:rPr>
        <w:fldChar w:fldCharType="end"/>
      </w:r>
      <w:r w:rsidRPr="007F7E66">
        <w:rPr>
          <w:lang w:val="en-US" w:eastAsia="zh-CN"/>
        </w:rPr>
        <w:t xml:space="preserve"> S4-251328</w:t>
      </w:r>
      <w:r>
        <w:rPr>
          <w:lang w:val="en-US" w:eastAsia="zh-CN"/>
        </w:rPr>
        <w:t xml:space="preserve"> Link:</w:t>
      </w:r>
    </w:p>
    <w:p w14:paraId="62B530CF" w14:textId="77777777" w:rsidR="00331E74" w:rsidRPr="00D94744" w:rsidRDefault="00000000" w:rsidP="00331E74">
      <w:pPr>
        <w:rPr>
          <w:lang w:val="en-US" w:eastAsia="zh-CN"/>
        </w:rPr>
      </w:pPr>
      <w:hyperlink r:id="rId13" w:history="1">
        <w:r w:rsidR="00331E74" w:rsidRPr="0000200F">
          <w:rPr>
            <w:rStyle w:val="af8"/>
            <w:lang w:val="en-US" w:eastAsia="zh-CN"/>
          </w:rPr>
          <w:t>https://www.3gpp.org/ftp/tsg_sa/WG4_CODEC/TSGS4_133-e/Docs/S4-251328.zip</w:t>
        </w:r>
      </w:hyperlink>
    </w:p>
    <w:p w14:paraId="6FD049A1" w14:textId="7E074468" w:rsidR="00331E74" w:rsidRPr="00DB4028" w:rsidRDefault="00331E74" w:rsidP="002E3439">
      <w:pPr>
        <w:rPr>
          <w:lang w:val="en-US" w:eastAsia="zh-CN"/>
        </w:rPr>
      </w:pPr>
      <w:r>
        <w:rPr>
          <w:lang w:val="en-US" w:eastAsia="zh-CN"/>
        </w:rPr>
        <w:t xml:space="preserve">Note: </w:t>
      </w:r>
      <w:r w:rsidRPr="005B7366">
        <w:rPr>
          <w:lang w:eastAsia="zh-CN"/>
        </w:rPr>
        <w:t>These databases are provided by simulation</w:t>
      </w:r>
      <w:r w:rsidR="00A77258">
        <w:rPr>
          <w:lang w:eastAsia="zh-CN"/>
        </w:rPr>
        <w:t>.</w:t>
      </w: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5716D081" w14:textId="35322890" w:rsidR="00DB4028" w:rsidRPr="00DB4028" w:rsidRDefault="00000000" w:rsidP="00DB4028">
      <w:pPr>
        <w:rPr>
          <w:lang w:eastAsia="zh-CN"/>
        </w:rPr>
      </w:pPr>
      <w:hyperlink r:id="rId14" w:history="1">
        <w:r w:rsidR="00DB4028" w:rsidRPr="0000200F">
          <w:rPr>
            <w:rStyle w:val="af8"/>
            <w:lang w:eastAsia="zh-CN"/>
          </w:rPr>
          <w:t>https://kpan.mioffice.cn/webfolder/ext/zh%24DE%24XejVH%24uVm31GQvyw%40%40?n=0.1314974258223881</w:t>
        </w:r>
      </w:hyperlink>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lastRenderedPageBreak/>
        <w:t>Full database is available in [14] S4-250821 Link:</w:t>
      </w:r>
    </w:p>
    <w:p w14:paraId="54DDCED3" w14:textId="4A137932" w:rsidR="00C959E8" w:rsidRDefault="00000000">
      <w:pPr>
        <w:rPr>
          <w:lang w:val="en-US" w:eastAsia="zh-CN"/>
        </w:rPr>
      </w:pPr>
      <w:hyperlink r:id="rId15" w:history="1">
        <w:r w:rsidR="00A24B05" w:rsidRPr="00E14407">
          <w:rPr>
            <w:rStyle w:val="af8"/>
          </w:rPr>
          <w:t>https://www.3gpp.org/ftp/TSG_SA/WG4_CODEC/TSGS4_132_Fukuoka/Docs/S4-2508</w:t>
        </w:r>
        <w:r w:rsidR="00A24B05" w:rsidRPr="00AB0337">
          <w:rPr>
            <w:rStyle w:val="af8"/>
            <w:lang w:val="en-US" w:eastAsia="zh-CN"/>
          </w:rPr>
          <w:t>21</w:t>
        </w:r>
        <w:r w:rsidR="00A24B05" w:rsidRPr="00E14407">
          <w:rPr>
            <w:rStyle w:val="af8"/>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18EE880E" w:rsidR="007F7E66" w:rsidRDefault="00C959E8">
      <w:pPr>
        <w:rPr>
          <w:lang w:val="en-US" w:eastAsia="zh-CN"/>
        </w:rPr>
      </w:pPr>
      <w:r w:rsidRPr="00E14407">
        <w:rPr>
          <w:lang w:val="en-US" w:eastAsia="zh-CN"/>
        </w:rPr>
        <w:t>Full database is available in [15] S4aA250066 Link:</w:t>
      </w:r>
    </w:p>
    <w:p w14:paraId="36ED00A3" w14:textId="06A11C56" w:rsidR="00C959E8" w:rsidRPr="00E14407" w:rsidRDefault="00000000" w:rsidP="00E14407">
      <w:pPr>
        <w:rPr>
          <w:lang w:val="en-US" w:eastAsia="zh-CN"/>
        </w:rPr>
      </w:pPr>
      <w:hyperlink r:id="rId16" w:history="1">
        <w:r w:rsidR="00C959E8" w:rsidRPr="00E14407">
          <w:rPr>
            <w:rStyle w:val="af8"/>
          </w:rPr>
          <w:t>https://www.3gpp.org/ftp/TSG_SA/WG4_CODEC/3GPP_SA4_AHOC_MTGs/SA4_Audio/Docs/S4aA250066.zip</w:t>
        </w:r>
      </w:hyperlink>
      <w:r w:rsidR="00C959E8"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af0"/>
        <w:keepNext/>
        <w:numPr>
          <w:ilvl w:val="0"/>
          <w:numId w:val="30"/>
        </w:numPr>
        <w:tabs>
          <w:tab w:val="left" w:pos="2127"/>
        </w:tabs>
        <w:outlineLvl w:val="1"/>
        <w:rPr>
          <w:bCs/>
        </w:rPr>
      </w:pPr>
      <w:bookmarkStart w:id="11" w:name="OLE_LINK1"/>
      <w:r w:rsidRPr="004F5BAA">
        <w:rPr>
          <w:bCs/>
        </w:rPr>
        <w:t>S4aA250006</w:t>
      </w:r>
      <w:bookmarkEnd w:id="11"/>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af0"/>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af0"/>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af0"/>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af0"/>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af0"/>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af0"/>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af0"/>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af0"/>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af0"/>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af0"/>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af0"/>
        <w:numPr>
          <w:ilvl w:val="0"/>
          <w:numId w:val="40"/>
        </w:numPr>
        <w:spacing w:after="180" w:line="278" w:lineRule="auto"/>
        <w:contextualSpacing/>
        <w:jc w:val="both"/>
        <w:rPr>
          <w:rFonts w:eastAsiaTheme="minorEastAsia"/>
          <w:bCs/>
          <w:lang w:eastAsia="zh-CN"/>
        </w:rPr>
      </w:pPr>
      <w:bookmarkStart w:id="12"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12"/>
    </w:p>
    <w:p w14:paraId="11A0281C" w14:textId="65D8445D" w:rsidR="0099799D" w:rsidRDefault="00B137CA" w:rsidP="004E7227">
      <w:pPr>
        <w:pStyle w:val="af0"/>
        <w:numPr>
          <w:ilvl w:val="0"/>
          <w:numId w:val="40"/>
        </w:numPr>
        <w:spacing w:after="180" w:line="278" w:lineRule="auto"/>
        <w:contextualSpacing/>
        <w:jc w:val="both"/>
        <w:rPr>
          <w:rFonts w:eastAsiaTheme="minorEastAsia"/>
          <w:bCs/>
          <w:lang w:eastAsia="zh-CN"/>
        </w:rPr>
      </w:pPr>
      <w:bookmarkStart w:id="13"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13"/>
    </w:p>
    <w:p w14:paraId="25808DCF" w14:textId="60ADD9B2" w:rsidR="00AC15E6" w:rsidRDefault="00652553" w:rsidP="004E7227">
      <w:pPr>
        <w:pStyle w:val="af0"/>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af0"/>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af0"/>
        <w:numPr>
          <w:ilvl w:val="0"/>
          <w:numId w:val="40"/>
        </w:numPr>
        <w:spacing w:after="180" w:line="278" w:lineRule="auto"/>
        <w:contextualSpacing/>
        <w:jc w:val="both"/>
        <w:rPr>
          <w:rFonts w:eastAsiaTheme="minorEastAsia"/>
          <w:bCs/>
          <w:lang w:eastAsia="zh-CN"/>
        </w:rPr>
      </w:pPr>
      <w:bookmarkStart w:id="14"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microphone Smartphone Device</w:t>
      </w:r>
      <w:bookmarkEnd w:id="14"/>
    </w:p>
    <w:p w14:paraId="299C157D" w14:textId="77777777" w:rsidR="00652553" w:rsidRPr="00860ACA" w:rsidRDefault="00652553" w:rsidP="00E14407">
      <w:pPr>
        <w:pStyle w:val="af0"/>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lastRenderedPageBreak/>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sectPr w:rsidR="00BD368D" w:rsidRPr="00794DD7" w:rsidSect="005F5EEC">
      <w:headerReference w:type="default" r:id="rId17"/>
      <w:headerReference w:type="first" r:id="rId18"/>
      <w:footerReference w:type="first" r:id="rId19"/>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481B" w14:textId="77777777" w:rsidR="003B4AF5" w:rsidRDefault="003B4AF5" w:rsidP="00560A01">
      <w:pPr>
        <w:spacing w:after="0"/>
      </w:pPr>
      <w:r>
        <w:separator/>
      </w:r>
    </w:p>
  </w:endnote>
  <w:endnote w:type="continuationSeparator" w:id="0">
    <w:p w14:paraId="408BDBEB" w14:textId="77777777" w:rsidR="003B4AF5" w:rsidRDefault="003B4AF5"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a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30D88" w14:textId="77777777" w:rsidR="003B4AF5" w:rsidRDefault="003B4AF5" w:rsidP="00560A01">
      <w:pPr>
        <w:spacing w:after="0"/>
      </w:pPr>
      <w:r>
        <w:separator/>
      </w:r>
    </w:p>
  </w:footnote>
  <w:footnote w:type="continuationSeparator" w:id="0">
    <w:p w14:paraId="2A6625F9" w14:textId="77777777" w:rsidR="003B4AF5" w:rsidRDefault="003B4AF5"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DA15" w14:textId="23F53072" w:rsidR="00D454E5" w:rsidRPr="0084724A" w:rsidRDefault="00D454E5" w:rsidP="00E14407">
    <w:pPr>
      <w:tabs>
        <w:tab w:val="left" w:pos="2903"/>
        <w:tab w:val="left" w:pos="4107"/>
        <w:tab w:val="left" w:pos="5926"/>
        <w:tab w:val="left" w:pos="6268"/>
        <w:tab w:val="right" w:pos="9356"/>
      </w:tabs>
      <w:rPr>
        <w:rFonts w:cs="Arial"/>
        <w:b/>
        <w:i/>
      </w:rPr>
    </w:pPr>
    <w:r w:rsidRPr="00B97373">
      <w:rPr>
        <w:rFonts w:cs="Arial"/>
        <w:lang w:val="en-US"/>
      </w:rPr>
      <w:t>3GPP TSG SA WG4#133-e</w:t>
    </w:r>
    <w:r w:rsidRPr="0084724A">
      <w:rPr>
        <w:rFonts w:cs="Arial"/>
        <w:b/>
        <w:i/>
      </w:rPr>
      <w:tab/>
    </w:r>
    <w:r>
      <w:rPr>
        <w:rFonts w:cs="Arial"/>
        <w:b/>
        <w:i/>
      </w:rPr>
      <w:tab/>
    </w:r>
    <w:r>
      <w:rPr>
        <w:rFonts w:cs="Arial"/>
        <w:b/>
        <w:i/>
      </w:rPr>
      <w:tab/>
    </w:r>
    <w:r>
      <w:rPr>
        <w:rFonts w:cs="Arial"/>
        <w:b/>
        <w:i/>
      </w:rPr>
      <w:tab/>
    </w:r>
    <w:r>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8C6011">
      <w:rPr>
        <w:rFonts w:cs="Arial"/>
        <w:b/>
        <w:i/>
        <w:sz w:val="28"/>
        <w:szCs w:val="28"/>
      </w:rPr>
      <w:t>S4-</w:t>
    </w:r>
    <w:r w:rsidRPr="009A18B9">
      <w:t xml:space="preserve"> </w:t>
    </w:r>
    <w:r w:rsidRPr="009A18B9">
      <w:rPr>
        <w:rFonts w:cs="Arial"/>
        <w:b/>
        <w:i/>
        <w:sz w:val="28"/>
        <w:szCs w:val="28"/>
      </w:rPr>
      <w:t>25</w:t>
    </w:r>
    <w:r w:rsidRPr="005E3408">
      <w:rPr>
        <w:rFonts w:cs="Arial"/>
        <w:b/>
        <w:i/>
        <w:sz w:val="28"/>
        <w:szCs w:val="28"/>
        <w:lang w:eastAsia="zh-CN"/>
      </w:rPr>
      <w:t>1464</w:t>
    </w:r>
  </w:p>
  <w:p w14:paraId="75E9528F" w14:textId="48F451AE" w:rsidR="008C26AF" w:rsidRPr="00E12B4A" w:rsidRDefault="00D454E5" w:rsidP="00E12B4A">
    <w:pPr>
      <w:tabs>
        <w:tab w:val="right" w:pos="9360"/>
      </w:tabs>
      <w:rPr>
        <w:lang w:val="en-US"/>
      </w:rPr>
    </w:pPr>
    <w:r w:rsidRPr="0011274C">
      <w:rPr>
        <w:rFonts w:cs="Arial"/>
        <w:lang w:eastAsia="zh-CN"/>
      </w:rPr>
      <w:t>Online, 18-25 July 2025</w:t>
    </w:r>
    <w:r>
      <w:rPr>
        <w:rFonts w:cs="Arial"/>
        <w:lang w:eastAsia="zh-CN"/>
      </w:rPr>
      <w:tab/>
    </w:r>
    <w:r w:rsidRPr="004E2826">
      <w:rPr>
        <w:rFonts w:cs="Arial"/>
        <w:lang w:eastAsia="zh-CN"/>
      </w:rPr>
      <w:t>Revision of S</w:t>
    </w:r>
    <w:r w:rsidRPr="00DF5D51">
      <w:rPr>
        <w:rFonts w:cs="Arial"/>
        <w:lang w:eastAsia="zh-CN"/>
      </w:rPr>
      <w:t>4-251367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B335F" w14:textId="767D6BD2" w:rsidR="00CB6B87" w:rsidRPr="0084724A" w:rsidRDefault="002032F8" w:rsidP="00E14407">
    <w:pPr>
      <w:tabs>
        <w:tab w:val="left" w:pos="2903"/>
        <w:tab w:val="left" w:pos="4107"/>
        <w:tab w:val="left" w:pos="5926"/>
        <w:tab w:val="left" w:pos="6268"/>
        <w:tab w:val="right" w:pos="9356"/>
      </w:tabs>
      <w:rPr>
        <w:rFonts w:cs="Arial"/>
        <w:b/>
        <w:i/>
      </w:rPr>
    </w:pPr>
    <w:r w:rsidRPr="00F5258E">
      <w:rPr>
        <w:rFonts w:ascii="Arial" w:eastAsia="宋体" w:hAnsi="Arial" w:cs="Arial"/>
        <w:sz w:val="22"/>
        <w:lang w:val="en-US" w:eastAsia="en-US"/>
      </w:rPr>
      <w:t>3GPP TSG SA WG4#134</w:t>
    </w:r>
    <w:r w:rsidR="00CB6B87" w:rsidRPr="0084724A">
      <w:rPr>
        <w:rFonts w:cs="Arial"/>
        <w:b/>
        <w:i/>
      </w:rPr>
      <w:tab/>
    </w:r>
    <w:r w:rsidR="00CB6B87">
      <w:rPr>
        <w:rFonts w:cs="Arial"/>
        <w:b/>
        <w:i/>
      </w:rPr>
      <w:tab/>
    </w:r>
    <w:r w:rsidR="00CB6B87">
      <w:rPr>
        <w:rFonts w:cs="Arial"/>
        <w:b/>
        <w:i/>
      </w:rPr>
      <w:tab/>
    </w:r>
    <w:r w:rsidR="0083246E">
      <w:rPr>
        <w:rFonts w:cs="Arial"/>
        <w:b/>
        <w:i/>
      </w:rPr>
      <w:tab/>
    </w:r>
    <w:r w:rsidR="0083246E">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CB6B87" w:rsidRPr="009A18B9">
      <w:t xml:space="preserve"> </w:t>
    </w:r>
    <w:r w:rsidR="00CB6B87" w:rsidRPr="009A18B9">
      <w:rPr>
        <w:rFonts w:cs="Arial"/>
        <w:b/>
        <w:i/>
        <w:sz w:val="28"/>
        <w:szCs w:val="28"/>
      </w:rPr>
      <w:t>25</w:t>
    </w:r>
    <w:r w:rsidRPr="002032F8">
      <w:rPr>
        <w:rFonts w:cs="Arial"/>
        <w:b/>
        <w:i/>
        <w:sz w:val="28"/>
        <w:szCs w:val="28"/>
      </w:rPr>
      <w:t>2026</w:t>
    </w:r>
  </w:p>
  <w:p w14:paraId="0846A0CA" w14:textId="0A69C4B2" w:rsidR="00334D1F" w:rsidRPr="00CB6B87" w:rsidRDefault="002032F8" w:rsidP="00860ACA">
    <w:pPr>
      <w:tabs>
        <w:tab w:val="right" w:pos="9360"/>
      </w:tabs>
      <w:rPr>
        <w:lang w:eastAsia="zh-CN"/>
      </w:rPr>
    </w:pPr>
    <w:r w:rsidRPr="00F5258E">
      <w:rPr>
        <w:rFonts w:ascii="Arial" w:eastAsia="宋体" w:hAnsi="Arial" w:cs="Arial"/>
        <w:sz w:val="22"/>
        <w:lang w:eastAsia="zh-CN"/>
      </w:rPr>
      <w:t>Dallas (TX-US), 17-21 November 2025</w:t>
    </w:r>
    <w:r w:rsidR="00CB6B87">
      <w:rPr>
        <w:rFonts w:cs="Arial"/>
        <w:lang w:eastAsia="zh-CN"/>
      </w:rPr>
      <w:tab/>
    </w:r>
    <w:r w:rsidR="004E2826" w:rsidRPr="004E2826">
      <w:rPr>
        <w:rFonts w:cs="Arial"/>
        <w:lang w:eastAsia="zh-CN"/>
      </w:rPr>
      <w:t>Revision of S</w:t>
    </w:r>
    <w:r w:rsidR="00DF5D51" w:rsidRPr="00DF5D51">
      <w:rPr>
        <w:rFonts w:cs="Arial"/>
        <w:lang w:eastAsia="zh-CN"/>
      </w:rPr>
      <w:t>4-251</w:t>
    </w:r>
    <w:r w:rsidRPr="002032F8">
      <w:rPr>
        <w:rFonts w:cs="Arial"/>
        <w:lang w:eastAsia="zh-CN"/>
      </w:rPr>
      <w:t>464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5" w15:restartNumberingAfterBreak="0">
    <w:nsid w:val="7B1A6D84"/>
    <w:multiLevelType w:val="multilevel"/>
    <w:tmpl w:val="6D664B1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5"/>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4"/>
  </w:num>
  <w:num w:numId="16" w16cid:durableId="1281759846">
    <w:abstractNumId w:val="11"/>
  </w:num>
  <w:num w:numId="17" w16cid:durableId="874081529">
    <w:abstractNumId w:val="25"/>
  </w:num>
  <w:num w:numId="18" w16cid:durableId="1566524682">
    <w:abstractNumId w:val="25"/>
  </w:num>
  <w:num w:numId="19" w16cid:durableId="1591426798">
    <w:abstractNumId w:val="25"/>
  </w:num>
  <w:num w:numId="20" w16cid:durableId="1595359879">
    <w:abstractNumId w:val="25"/>
  </w:num>
  <w:num w:numId="21" w16cid:durableId="1630698879">
    <w:abstractNumId w:val="25"/>
  </w:num>
  <w:num w:numId="22" w16cid:durableId="237255039">
    <w:abstractNumId w:val="25"/>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5"/>
  </w:num>
  <w:num w:numId="29" w16cid:durableId="1690790725">
    <w:abstractNumId w:val="22"/>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5"/>
  </w:num>
  <w:num w:numId="35" w16cid:durableId="1441953333">
    <w:abstractNumId w:val="25"/>
  </w:num>
  <w:num w:numId="36" w16cid:durableId="1534877598">
    <w:abstractNumId w:val="25"/>
  </w:num>
  <w:num w:numId="37" w16cid:durableId="300042415">
    <w:abstractNumId w:val="21"/>
  </w:num>
  <w:num w:numId="38" w16cid:durableId="1050690817">
    <w:abstractNumId w:val="23"/>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40A2"/>
    <w:rsid w:val="0003021D"/>
    <w:rsid w:val="00040046"/>
    <w:rsid w:val="00041DF2"/>
    <w:rsid w:val="00042CA6"/>
    <w:rsid w:val="00043B72"/>
    <w:rsid w:val="00047E7D"/>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7B42"/>
    <w:rsid w:val="000A7C84"/>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43A"/>
    <w:rsid w:val="000E3823"/>
    <w:rsid w:val="000E3EB7"/>
    <w:rsid w:val="000E48D0"/>
    <w:rsid w:val="000E6504"/>
    <w:rsid w:val="000F5938"/>
    <w:rsid w:val="000F720C"/>
    <w:rsid w:val="000F7ECB"/>
    <w:rsid w:val="000F7F0C"/>
    <w:rsid w:val="00101809"/>
    <w:rsid w:val="00102572"/>
    <w:rsid w:val="001031C4"/>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2F8"/>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74C"/>
    <w:rsid w:val="00244ACF"/>
    <w:rsid w:val="00253B07"/>
    <w:rsid w:val="00256FA7"/>
    <w:rsid w:val="002578DD"/>
    <w:rsid w:val="00260647"/>
    <w:rsid w:val="0026425B"/>
    <w:rsid w:val="002662BC"/>
    <w:rsid w:val="0027329E"/>
    <w:rsid w:val="002734E4"/>
    <w:rsid w:val="00285DC0"/>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30DC"/>
    <w:rsid w:val="00334D1F"/>
    <w:rsid w:val="00341D1A"/>
    <w:rsid w:val="00342405"/>
    <w:rsid w:val="00342448"/>
    <w:rsid w:val="00342D23"/>
    <w:rsid w:val="00343BC2"/>
    <w:rsid w:val="00343BD4"/>
    <w:rsid w:val="00343F41"/>
    <w:rsid w:val="00344E68"/>
    <w:rsid w:val="00352839"/>
    <w:rsid w:val="00354528"/>
    <w:rsid w:val="00354DB9"/>
    <w:rsid w:val="00355F5E"/>
    <w:rsid w:val="0036704C"/>
    <w:rsid w:val="00371036"/>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DE"/>
    <w:rsid w:val="00406428"/>
    <w:rsid w:val="004064C1"/>
    <w:rsid w:val="0040791E"/>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53872"/>
    <w:rsid w:val="00453E0A"/>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0B45"/>
    <w:rsid w:val="004C2509"/>
    <w:rsid w:val="004C31D6"/>
    <w:rsid w:val="004C6A01"/>
    <w:rsid w:val="004C6EBB"/>
    <w:rsid w:val="004C77B4"/>
    <w:rsid w:val="004D1465"/>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548D"/>
    <w:rsid w:val="00566227"/>
    <w:rsid w:val="00567DEC"/>
    <w:rsid w:val="00570680"/>
    <w:rsid w:val="0057076A"/>
    <w:rsid w:val="00571576"/>
    <w:rsid w:val="00577D05"/>
    <w:rsid w:val="005807CD"/>
    <w:rsid w:val="00581482"/>
    <w:rsid w:val="0058182B"/>
    <w:rsid w:val="00581D22"/>
    <w:rsid w:val="005869C5"/>
    <w:rsid w:val="00586B0F"/>
    <w:rsid w:val="0059001B"/>
    <w:rsid w:val="00595068"/>
    <w:rsid w:val="00597DDE"/>
    <w:rsid w:val="005A3BFF"/>
    <w:rsid w:val="005A54C1"/>
    <w:rsid w:val="005A5747"/>
    <w:rsid w:val="005A6D36"/>
    <w:rsid w:val="005B03AD"/>
    <w:rsid w:val="005B18E8"/>
    <w:rsid w:val="005B359A"/>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2386"/>
    <w:rsid w:val="006231BE"/>
    <w:rsid w:val="006271B2"/>
    <w:rsid w:val="00627B9F"/>
    <w:rsid w:val="00633F10"/>
    <w:rsid w:val="00635549"/>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A032F"/>
    <w:rsid w:val="006A6EE8"/>
    <w:rsid w:val="006B1E37"/>
    <w:rsid w:val="006B3A94"/>
    <w:rsid w:val="006B5C3D"/>
    <w:rsid w:val="006B65E7"/>
    <w:rsid w:val="006C24AE"/>
    <w:rsid w:val="006D312E"/>
    <w:rsid w:val="006D6D79"/>
    <w:rsid w:val="006D7638"/>
    <w:rsid w:val="006D7891"/>
    <w:rsid w:val="006E1361"/>
    <w:rsid w:val="006E1BAF"/>
    <w:rsid w:val="006E4BAE"/>
    <w:rsid w:val="006E5984"/>
    <w:rsid w:val="006F1400"/>
    <w:rsid w:val="006F24D1"/>
    <w:rsid w:val="006F2AE9"/>
    <w:rsid w:val="006F2CBB"/>
    <w:rsid w:val="00701BD0"/>
    <w:rsid w:val="00702BAD"/>
    <w:rsid w:val="00710AC1"/>
    <w:rsid w:val="0071606C"/>
    <w:rsid w:val="007163A0"/>
    <w:rsid w:val="00731BEA"/>
    <w:rsid w:val="00734239"/>
    <w:rsid w:val="007359E9"/>
    <w:rsid w:val="007425B9"/>
    <w:rsid w:val="00745BD4"/>
    <w:rsid w:val="00746292"/>
    <w:rsid w:val="0075048E"/>
    <w:rsid w:val="007533FD"/>
    <w:rsid w:val="00753449"/>
    <w:rsid w:val="0075373D"/>
    <w:rsid w:val="00756802"/>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A51"/>
    <w:rsid w:val="007E5E41"/>
    <w:rsid w:val="007E6FE3"/>
    <w:rsid w:val="007F117A"/>
    <w:rsid w:val="007F7137"/>
    <w:rsid w:val="007F7E66"/>
    <w:rsid w:val="00800978"/>
    <w:rsid w:val="00802892"/>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2373"/>
    <w:rsid w:val="00875CFA"/>
    <w:rsid w:val="00881C1C"/>
    <w:rsid w:val="00883115"/>
    <w:rsid w:val="00887B9E"/>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747C"/>
    <w:rsid w:val="00AF607F"/>
    <w:rsid w:val="00B039BE"/>
    <w:rsid w:val="00B04DBC"/>
    <w:rsid w:val="00B11AAB"/>
    <w:rsid w:val="00B137CA"/>
    <w:rsid w:val="00B173FC"/>
    <w:rsid w:val="00B203AB"/>
    <w:rsid w:val="00B22006"/>
    <w:rsid w:val="00B22B75"/>
    <w:rsid w:val="00B23ED4"/>
    <w:rsid w:val="00B26AF2"/>
    <w:rsid w:val="00B30653"/>
    <w:rsid w:val="00B33B52"/>
    <w:rsid w:val="00B365C1"/>
    <w:rsid w:val="00B36857"/>
    <w:rsid w:val="00B36A11"/>
    <w:rsid w:val="00B378E3"/>
    <w:rsid w:val="00B37931"/>
    <w:rsid w:val="00B405A8"/>
    <w:rsid w:val="00B40BBD"/>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C76"/>
    <w:rsid w:val="00BB5A1D"/>
    <w:rsid w:val="00BC0AD1"/>
    <w:rsid w:val="00BC122E"/>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F0A40"/>
    <w:rsid w:val="00DF0AF4"/>
    <w:rsid w:val="00DF19C6"/>
    <w:rsid w:val="00DF235A"/>
    <w:rsid w:val="00DF3D46"/>
    <w:rsid w:val="00DF4508"/>
    <w:rsid w:val="00DF5D51"/>
    <w:rsid w:val="00E03C6D"/>
    <w:rsid w:val="00E03C80"/>
    <w:rsid w:val="00E051E1"/>
    <w:rsid w:val="00E0600E"/>
    <w:rsid w:val="00E077EA"/>
    <w:rsid w:val="00E12872"/>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689A"/>
    <w:rsid w:val="00E93B1B"/>
    <w:rsid w:val="00E95ABD"/>
    <w:rsid w:val="00E964AA"/>
    <w:rsid w:val="00E966BA"/>
    <w:rsid w:val="00EA1C90"/>
    <w:rsid w:val="00EA220A"/>
    <w:rsid w:val="00EB4754"/>
    <w:rsid w:val="00EB5211"/>
    <w:rsid w:val="00EB6329"/>
    <w:rsid w:val="00EB63CE"/>
    <w:rsid w:val="00EC07A3"/>
    <w:rsid w:val="00EC5AD8"/>
    <w:rsid w:val="00EC7B38"/>
    <w:rsid w:val="00EE04BB"/>
    <w:rsid w:val="00EE318D"/>
    <w:rsid w:val="00EE6520"/>
    <w:rsid w:val="00EF4D54"/>
    <w:rsid w:val="00F01643"/>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ko-KR"/>
    </w:rPr>
  </w:style>
  <w:style w:type="paragraph" w:styleId="1">
    <w:name w:val="heading 1"/>
    <w:next w:val="a"/>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2">
    <w:name w:val="heading 2"/>
    <w:basedOn w:val="1"/>
    <w:next w:val="a"/>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3">
    <w:name w:val="heading 3"/>
    <w:basedOn w:val="2"/>
    <w:next w:val="a"/>
    <w:autoRedefine/>
    <w:qFormat/>
    <w:rsid w:val="006E1361"/>
    <w:pPr>
      <w:numPr>
        <w:ilvl w:val="2"/>
      </w:numPr>
      <w:spacing w:before="120"/>
      <w:outlineLvl w:val="2"/>
    </w:pPr>
    <w:rPr>
      <w:sz w:val="28"/>
    </w:rPr>
  </w:style>
  <w:style w:type="paragraph" w:styleId="4">
    <w:name w:val="heading 4"/>
    <w:basedOn w:val="3"/>
    <w:next w:val="a"/>
    <w:autoRedefine/>
    <w:qFormat/>
    <w:rsid w:val="006E1361"/>
    <w:pPr>
      <w:numPr>
        <w:ilvl w:val="3"/>
      </w:numPr>
      <w:outlineLvl w:val="3"/>
    </w:pPr>
    <w:rPr>
      <w:sz w:val="24"/>
    </w:rPr>
  </w:style>
  <w:style w:type="paragraph" w:styleId="5">
    <w:name w:val="heading 5"/>
    <w:basedOn w:val="4"/>
    <w:next w:val="a"/>
    <w:autoRedefine/>
    <w:qFormat/>
    <w:rsid w:val="006E1361"/>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rsid w:val="009D6055"/>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 w:type="paragraph" w:styleId="af0">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1"/>
    <w:uiPriority w:val="99"/>
    <w:qFormat/>
    <w:rsid w:val="00CA5651"/>
    <w:pPr>
      <w:spacing w:after="0"/>
      <w:ind w:left="720"/>
    </w:pPr>
    <w:rPr>
      <w:rFonts w:eastAsia="Calibri"/>
      <w:sz w:val="24"/>
      <w:szCs w:val="24"/>
      <w:lang w:val="en-US" w:eastAsia="en-US"/>
    </w:rPr>
  </w:style>
  <w:style w:type="character" w:styleId="af2">
    <w:name w:val="Placeholder Text"/>
    <w:basedOn w:val="a0"/>
    <w:uiPriority w:val="99"/>
    <w:semiHidden/>
    <w:rsid w:val="00FD363F"/>
    <w:rPr>
      <w:color w:val="808080"/>
    </w:rPr>
  </w:style>
  <w:style w:type="character" w:styleId="af3">
    <w:name w:val="Emphasis"/>
    <w:qFormat/>
    <w:rsid w:val="00320C63"/>
    <w:rPr>
      <w:i/>
      <w:iCs/>
    </w:rPr>
  </w:style>
  <w:style w:type="paragraph" w:styleId="af4">
    <w:name w:val="annotation subject"/>
    <w:basedOn w:val="ab"/>
    <w:next w:val="ab"/>
    <w:link w:val="af5"/>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af5">
    <w:name w:val="批注主题 字符"/>
    <w:basedOn w:val="ac"/>
    <w:link w:val="af4"/>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af6">
    <w:name w:val="Quote"/>
    <w:basedOn w:val="a"/>
    <w:next w:val="a"/>
    <w:link w:val="af7"/>
    <w:uiPriority w:val="29"/>
    <w:qFormat/>
    <w:rsid w:val="00C66A3C"/>
    <w:pPr>
      <w:spacing w:before="200" w:after="160"/>
      <w:ind w:left="864" w:right="864"/>
      <w:jc w:val="center"/>
    </w:pPr>
    <w:rPr>
      <w:i/>
      <w:iCs/>
      <w:color w:val="404040" w:themeColor="text1" w:themeTint="BF"/>
    </w:rPr>
  </w:style>
  <w:style w:type="character" w:customStyle="1" w:styleId="af7">
    <w:name w:val="引用 字符"/>
    <w:basedOn w:val="a0"/>
    <w:link w:val="af6"/>
    <w:uiPriority w:val="29"/>
    <w:rsid w:val="00C66A3C"/>
    <w:rPr>
      <w:i/>
      <w:iCs/>
      <w:color w:val="404040" w:themeColor="text1" w:themeTint="BF"/>
      <w:lang w:val="en-GB" w:eastAsia="ko-KR"/>
    </w:rPr>
  </w:style>
  <w:style w:type="character" w:customStyle="1" w:styleId="text-only">
    <w:name w:val="text-only"/>
    <w:basedOn w:val="a0"/>
    <w:rsid w:val="004B6962"/>
  </w:style>
  <w:style w:type="character" w:customStyle="1" w:styleId="normaltextrun">
    <w:name w:val="normaltextrun"/>
    <w:basedOn w:val="a0"/>
    <w:rsid w:val="00455568"/>
  </w:style>
  <w:style w:type="character" w:styleId="af8">
    <w:name w:val="Hyperlink"/>
    <w:basedOn w:val="a0"/>
    <w:rsid w:val="00007F63"/>
    <w:rPr>
      <w:color w:val="0563C1" w:themeColor="hyperlink"/>
      <w:u w:val="single"/>
    </w:rPr>
  </w:style>
  <w:style w:type="character" w:styleId="af9">
    <w:name w:val="Unresolved Mention"/>
    <w:basedOn w:val="a0"/>
    <w:uiPriority w:val="99"/>
    <w:semiHidden/>
    <w:unhideWhenUsed/>
    <w:rsid w:val="00007F63"/>
    <w:rPr>
      <w:color w:val="605E5C"/>
      <w:shd w:val="clear" w:color="auto" w:fill="E1DFDD"/>
    </w:rPr>
  </w:style>
  <w:style w:type="paragraph" w:styleId="afa">
    <w:name w:val="Revision"/>
    <w:hidden/>
    <w:uiPriority w:val="99"/>
    <w:semiHidden/>
    <w:rsid w:val="0075048E"/>
    <w:rPr>
      <w:lang w:val="en-GB" w:eastAsia="ko-KR"/>
    </w:rPr>
  </w:style>
  <w:style w:type="paragraph" w:styleId="afb">
    <w:name w:val="Date"/>
    <w:basedOn w:val="a"/>
    <w:next w:val="a"/>
    <w:link w:val="afc"/>
    <w:rsid w:val="004678D5"/>
  </w:style>
  <w:style w:type="character" w:customStyle="1" w:styleId="afc">
    <w:name w:val="日期 字符"/>
    <w:basedOn w:val="a0"/>
    <w:link w:val="afb"/>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af1">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0"/>
    <w:uiPriority w:val="99"/>
    <w:qFormat/>
    <w:locked/>
    <w:rsid w:val="004E7227"/>
    <w:rPr>
      <w:rFonts w:eastAsia="Calibri"/>
      <w:sz w:val="24"/>
      <w:szCs w:val="24"/>
      <w:lang w:eastAsia="en-US"/>
    </w:rPr>
  </w:style>
  <w:style w:type="character" w:styleId="afd">
    <w:name w:val="FollowedHyperlink"/>
    <w:basedOn w:val="a0"/>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3GPP_SA4_AHOC_MTGs/SA4_Audio/Docs/S4aA250066.zip%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5" Type="http://schemas.openxmlformats.org/officeDocument/2006/relationships/numbering" Target="numbering.xml"/><Relationship Id="rId15" Type="http://schemas.openxmlformats.org/officeDocument/2006/relationships/hyperlink" Target="https://www.3gpp.org/ftp/TSG_SA/WG4_CODEC/TSGS4_132_Fukuoka/Docs/S4-250821.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pan.mioffice.cn/webfolder/ext/zh%24DE%24XejVH%24uVm31GQvyw%40%40?n=0.13149742582238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Template>
  <TotalTime>661</TotalTime>
  <Pages>1</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122</cp:revision>
  <dcterms:created xsi:type="dcterms:W3CDTF">2025-05-22T00:27:00Z</dcterms:created>
  <dcterms:modified xsi:type="dcterms:W3CDTF">2025-11-20T00:55:00Z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ies>
</file>